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F14" w:rsidRDefault="00DD2F14">
      <w:pPr>
        <w:spacing w:line="240" w:lineRule="auto"/>
        <w:jc w:val="center"/>
        <w:rPr>
          <w:rFonts w:eastAsia="Times New Roman"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讲座：华涛创业就业讲座</w:t>
      </w:r>
    </w:p>
    <w:p w:rsidR="00DD2F14" w:rsidRDefault="00DD2F14">
      <w:pPr>
        <w:spacing w:line="240" w:lineRule="auto"/>
        <w:jc w:val="right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主讲人：华涛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主讲时间：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DD2F14" w:rsidRDefault="00DD2F14">
      <w:pPr>
        <w:spacing w:line="360" w:lineRule="auto"/>
      </w:pPr>
      <w:r>
        <w:rPr>
          <w:rFonts w:hint="eastAsia"/>
        </w:rPr>
        <w:t>签到：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11</w:t>
      </w:r>
      <w:r>
        <w:rPr>
          <w:rFonts w:ascii="宋体" w:hAnsi="宋体" w:cs="宋体" w:hint="eastAsia"/>
        </w:rPr>
        <w:t>级</w:t>
      </w:r>
      <w:r>
        <w:rPr>
          <w:rFonts w:ascii="宋体" w:hAnsi="宋体" w:hint="eastAsia"/>
        </w:rPr>
        <w:t>：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11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2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南思慧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汪涛</w:t>
      </w:r>
    </w:p>
    <w:p w:rsidR="00DD2F14" w:rsidRPr="00A5186B" w:rsidRDefault="00DD2F14">
      <w:pPr>
        <w:spacing w:line="360" w:lineRule="auto"/>
        <w:rPr>
          <w:rFonts w:ascii="宋体"/>
        </w:rPr>
      </w:pP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级</w:t>
      </w:r>
      <w:r>
        <w:rPr>
          <w:rFonts w:ascii="宋体" w:hAnsi="宋体"/>
        </w:rPr>
        <w:t>: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日语</w:t>
      </w:r>
      <w:r>
        <w:rPr>
          <w:rFonts w:ascii="宋体" w:hAnsi="宋体"/>
        </w:rPr>
        <w:t>1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吴海静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郑玮玮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吕灵杰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徐浙靖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周毅峰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吕琼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蒋志翔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胡梦楠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550" w:firstLine="1320"/>
        <w:rPr>
          <w:rFonts w:ascii="宋体"/>
        </w:rPr>
      </w:pPr>
      <w:r>
        <w:rPr>
          <w:rFonts w:ascii="宋体" w:hAnsi="宋体" w:cs="宋体" w:hint="eastAsia"/>
        </w:rPr>
        <w:t>陈依婷、曹思思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丁友梓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叶莉莉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蒋黎佳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范海涛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王奕超、胡晓雅</w:t>
      </w:r>
    </w:p>
    <w:p w:rsidR="00DD2F14" w:rsidRDefault="00DD2F14">
      <w:pPr>
        <w:spacing w:line="360" w:lineRule="auto"/>
        <w:ind w:left="1440" w:hangingChars="600" w:hanging="1440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日语</w:t>
      </w:r>
      <w:r>
        <w:rPr>
          <w:rFonts w:ascii="宋体" w:hAnsi="宋体"/>
        </w:rPr>
        <w:t>2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王悦渊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邬立丹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杨恺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陈耀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陈庆路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金晨达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周涛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钱琳娜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石安婷、蒋玥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葛航豪</w:t>
      </w:r>
    </w:p>
    <w:p w:rsidR="00DD2F14" w:rsidRDefault="00DD2F14">
      <w:pPr>
        <w:spacing w:line="360" w:lineRule="auto"/>
        <w:ind w:left="1320" w:hangingChars="550" w:hanging="1320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1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靳涛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魏君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陈晓晓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朱雨馨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毛丹妮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朱晓琳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郭红芳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姜洋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章冲亚、杨芬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傅佳倩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黄华仑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沈嘉青、梅晨、潘丹妮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2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李康、施华婷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夏冰馨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杨如琪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章亚男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吴子续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金璐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李靖颖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600" w:firstLine="1440"/>
        <w:rPr>
          <w:rFonts w:ascii="宋体"/>
        </w:rPr>
      </w:pPr>
      <w:r>
        <w:rPr>
          <w:rFonts w:ascii="宋体" w:hAnsi="宋体" w:cs="宋体" w:hint="eastAsia"/>
        </w:rPr>
        <w:t>陆世雄、李响云</w:t>
      </w:r>
      <w:r>
        <w:rPr>
          <w:rFonts w:ascii="宋体" w:hAnsi="宋体"/>
        </w:rPr>
        <w:t xml:space="preserve">  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3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练鑫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许佳佳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胡丹妮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蒲娜娜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方丽梅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郑小妍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宋杨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徐姣姣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600" w:firstLine="1440"/>
        <w:rPr>
          <w:rFonts w:ascii="宋体"/>
        </w:rPr>
      </w:pPr>
      <w:r>
        <w:rPr>
          <w:rFonts w:ascii="宋体" w:hAnsi="宋体" w:cs="宋体" w:hint="eastAsia"/>
        </w:rPr>
        <w:t>何紫燕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瞿炜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郑国萍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陈露璐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陆英英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李珊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江健娜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诸屹婷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600" w:firstLine="1440"/>
        <w:rPr>
          <w:rFonts w:ascii="宋体"/>
        </w:rPr>
      </w:pPr>
      <w:r>
        <w:rPr>
          <w:rFonts w:ascii="宋体" w:hAnsi="宋体" w:cs="宋体" w:hint="eastAsia"/>
        </w:rPr>
        <w:t>唐伊佳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戴坤鹏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杨燕凤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应佳颖、盛霞敏、夏喆超、陈静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4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汪慧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胡咪霞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吴君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陶舒意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干如莹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吕如意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李思宏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杨虹杰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550" w:firstLine="1320"/>
        <w:rPr>
          <w:rFonts w:ascii="宋体"/>
        </w:rPr>
      </w:pPr>
      <w:r>
        <w:rPr>
          <w:rFonts w:ascii="宋体" w:hAnsi="宋体" w:cs="宋体" w:hint="eastAsia"/>
        </w:rPr>
        <w:t>钱炜岚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游朝洁、陆星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5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蒋宜婷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徐科杰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夏磊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徐榕绩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陶静文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傅泉源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唐剑丰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陆印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6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邵甜甜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管菲菲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李艳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胡莹月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钮宇晴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毛莉娜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颜倩倩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卢小倩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leftChars="550" w:left="1320"/>
        <w:rPr>
          <w:rFonts w:ascii="宋体"/>
        </w:rPr>
      </w:pPr>
      <w:r>
        <w:rPr>
          <w:rFonts w:ascii="宋体" w:hAnsi="宋体" w:cs="宋体" w:hint="eastAsia"/>
        </w:rPr>
        <w:t>徐佳倩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陈薇伊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张潇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韩丹杨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何博渊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陶丽芳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王臻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苏琼宇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许维艺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级</w:t>
      </w:r>
      <w:r>
        <w:rPr>
          <w:rFonts w:ascii="宋体" w:hAnsi="宋体"/>
        </w:rPr>
        <w:t>:</w:t>
      </w:r>
    </w:p>
    <w:p w:rsidR="00DD2F14" w:rsidRDefault="00DD2F14">
      <w:pPr>
        <w:spacing w:line="360" w:lineRule="auto"/>
        <w:ind w:left="1440" w:hangingChars="600" w:hanging="1440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日语</w:t>
      </w:r>
      <w:r>
        <w:rPr>
          <w:rFonts w:ascii="宋体" w:hAnsi="宋体"/>
        </w:rPr>
        <w:t>1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汪佳琪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陆欣欣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王玲玲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王昱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冯艳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虞琦凤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陈佳菲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赵柳琼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邱静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叶品攸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姚润棋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洪亚丽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陈昭夷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赖玉婷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韩芳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日语</w:t>
      </w:r>
      <w:r>
        <w:rPr>
          <w:rFonts w:ascii="宋体" w:hAnsi="宋体"/>
        </w:rPr>
        <w:t>2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章颖婷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郭海琴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林雪知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周海双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骆思佳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沈佳颖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范佳倩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平亦卓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1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朱华庸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李晟怡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郑雅亿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陈柳余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胡晓萌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卢霞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朱竹君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黄园园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550" w:firstLine="1320"/>
        <w:rPr>
          <w:rFonts w:ascii="宋体"/>
        </w:rPr>
      </w:pPr>
      <w:r>
        <w:rPr>
          <w:rFonts w:ascii="宋体" w:hAnsi="宋体" w:cs="宋体" w:hint="eastAsia"/>
        </w:rPr>
        <w:t>杨杨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冯心雨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郑涵洁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卢钇佳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姚丽婷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陆菲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王如男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赵秋豪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550" w:firstLine="1320"/>
        <w:rPr>
          <w:rFonts w:ascii="宋体"/>
        </w:rPr>
      </w:pPr>
      <w:r>
        <w:rPr>
          <w:rFonts w:ascii="宋体" w:hAnsi="宋体" w:cs="宋体" w:hint="eastAsia"/>
        </w:rPr>
        <w:t>陈梦洁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蔡小倩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吕银银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高丹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钱晨琳</w:t>
      </w:r>
    </w:p>
    <w:p w:rsidR="00DD2F14" w:rsidRDefault="00DD2F14">
      <w:pPr>
        <w:spacing w:line="360" w:lineRule="auto"/>
        <w:ind w:left="1320" w:hangingChars="550" w:hanging="1320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2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朱夏葉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王慧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余乐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王悉远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蒋春莹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王玉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诸葛倩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汪赐瑶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王佳琪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徐鹏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陈德辉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许奇聪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胡梦娜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石琼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阮馨瑶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黄方华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何雯颖</w:t>
      </w:r>
    </w:p>
    <w:p w:rsidR="00DD2F14" w:rsidRDefault="00DD2F14" w:rsidP="00871778">
      <w:pPr>
        <w:spacing w:line="360" w:lineRule="auto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3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刘钎钎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郁君霞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何洪波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夏晓雯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章珊珊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施炜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刘冰清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严凌云</w:t>
      </w:r>
      <w:r>
        <w:rPr>
          <w:rFonts w:ascii="宋体" w:hAnsi="宋体" w:hint="eastAsia"/>
        </w:rPr>
        <w:t>、</w:t>
      </w:r>
    </w:p>
    <w:p w:rsidR="00DD2F14" w:rsidRDefault="00DD2F14" w:rsidP="008103E0">
      <w:pPr>
        <w:spacing w:line="360" w:lineRule="auto"/>
        <w:ind w:leftChars="600" w:left="1440"/>
        <w:rPr>
          <w:rFonts w:ascii="宋体"/>
        </w:rPr>
      </w:pPr>
      <w:r>
        <w:rPr>
          <w:rFonts w:ascii="宋体" w:hAnsi="宋体" w:cs="宋体" w:hint="eastAsia"/>
        </w:rPr>
        <w:t>陈子淇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詹金莎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沈双双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应丁霞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岑雨生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曾立群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林静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陈珍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周怡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卢若涵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黄婕妤</w:t>
      </w:r>
      <w:r>
        <w:rPr>
          <w:rFonts w:ascii="宋体" w:hAnsi="宋体"/>
        </w:rPr>
        <w:t xml:space="preserve"> 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4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hint="eastAsia"/>
        </w:rPr>
        <w:t>朱</w:t>
      </w:r>
      <w:r>
        <w:rPr>
          <w:rFonts w:ascii="宋体" w:hAnsi="宋体" w:cs="宋体" w:hint="eastAsia"/>
        </w:rPr>
        <w:t>锦涛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曾灵敏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濮佩龙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庞炯达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孙煜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朱艳杰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符丽雅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徐冰凌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600" w:firstLine="1440"/>
        <w:rPr>
          <w:rFonts w:ascii="宋体"/>
        </w:rPr>
      </w:pPr>
      <w:r>
        <w:rPr>
          <w:rFonts w:ascii="宋体" w:hAnsi="宋体" w:cs="宋体" w:hint="eastAsia"/>
        </w:rPr>
        <w:t>王嘉俐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许欢欢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戎思瑜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王乔芬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姚茹艳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史梦婷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范辉艳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管梦媛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600" w:firstLine="1440"/>
        <w:rPr>
          <w:rFonts w:ascii="宋体"/>
        </w:rPr>
      </w:pPr>
      <w:r>
        <w:rPr>
          <w:rFonts w:ascii="宋体" w:hAnsi="宋体" w:cs="宋体" w:hint="eastAsia"/>
        </w:rPr>
        <w:t>丁俐丽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黄云仙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夏丽红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余洁</w:t>
      </w:r>
      <w:bookmarkStart w:id="0" w:name="_GoBack"/>
      <w:bookmarkEnd w:id="0"/>
    </w:p>
    <w:p w:rsidR="00DD2F14" w:rsidRDefault="00DD2F14">
      <w:pPr>
        <w:spacing w:line="360" w:lineRule="auto"/>
        <w:ind w:left="1320" w:hangingChars="550" w:hanging="1320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5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吴莹莹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杨晓倩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李程程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何欢欢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李佳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濮丽萍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谢菲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黄佩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徐李鹃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王璐瑶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王诗卉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周佳微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朱颖丽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杨海音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朱浩卿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施驰磊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周成伟、</w:t>
      </w:r>
    </w:p>
    <w:p w:rsidR="00DD2F14" w:rsidRDefault="00DD2F14">
      <w:pPr>
        <w:spacing w:line="360" w:lineRule="auto"/>
        <w:ind w:firstLineChars="500" w:firstLine="1200"/>
        <w:rPr>
          <w:rFonts w:ascii="宋体"/>
        </w:rPr>
      </w:pPr>
      <w:r>
        <w:rPr>
          <w:rFonts w:ascii="宋体" w:hAnsi="宋体" w:cs="宋体" w:hint="eastAsia"/>
        </w:rPr>
        <w:t>方宇清、谢云仙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6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连培佳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戴苗苗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谢瑶瑶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沈世佳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赵恬禾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曾芳芳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方佳琪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叶乾婵</w:t>
      </w:r>
      <w:r>
        <w:rPr>
          <w:rFonts w:ascii="宋体" w:hAnsi="宋体" w:hint="eastAsia"/>
        </w:rPr>
        <w:t>、</w:t>
      </w:r>
    </w:p>
    <w:p w:rsidR="00DD2F14" w:rsidRDefault="00DD2F14">
      <w:pPr>
        <w:spacing w:line="360" w:lineRule="auto"/>
        <w:ind w:firstLineChars="550" w:firstLine="1320"/>
        <w:rPr>
          <w:rFonts w:ascii="宋体"/>
        </w:rPr>
      </w:pPr>
      <w:r>
        <w:rPr>
          <w:rFonts w:ascii="宋体" w:hAnsi="宋体" w:cs="宋体" w:hint="eastAsia"/>
        </w:rPr>
        <w:t>徐敏瑜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孔祥一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胡裘伊娃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周添利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余俏俏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级</w:t>
      </w:r>
      <w:r>
        <w:rPr>
          <w:rFonts w:ascii="宋体" w:hAnsi="宋体"/>
        </w:rPr>
        <w:t>: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日语</w:t>
      </w:r>
      <w:r>
        <w:rPr>
          <w:rFonts w:ascii="宋体" w:hAnsi="宋体"/>
        </w:rPr>
        <w:t>1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 xml:space="preserve">: </w:t>
      </w:r>
      <w:r>
        <w:rPr>
          <w:rFonts w:ascii="宋体" w:hAnsi="宋体" w:cs="宋体" w:hint="eastAsia"/>
        </w:rPr>
        <w:t>戴丽颖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方秀珍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陈玲、王芳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日语</w:t>
      </w:r>
      <w:r>
        <w:rPr>
          <w:rFonts w:ascii="宋体" w:hAnsi="宋体"/>
        </w:rPr>
        <w:t>2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徐诗蓥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朱洁银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林璐萍、陈思施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1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林佳琛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吴杰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俞苗苗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吴秋伊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邱梦婷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2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沈诗佳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沈进建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邵子瑜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孙丽珍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毛婷婷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3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胡梦梦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龚静儿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徐谭文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郑佳荟、张丹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4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余安然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沈悦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池佳飞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蒋璐洁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林若暄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5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稽云霏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沈璐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章艺凡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沈淑婷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鲍佳晨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马乐惠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王聪璐</w:t>
      </w:r>
    </w:p>
    <w:p w:rsidR="00DD2F14" w:rsidRDefault="00DD2F14">
      <w:pPr>
        <w:spacing w:line="360" w:lineRule="auto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cs="宋体" w:hint="eastAsia"/>
        </w:rPr>
        <w:t>英语</w:t>
      </w:r>
      <w:r>
        <w:rPr>
          <w:rFonts w:ascii="宋体" w:hAnsi="宋体"/>
        </w:rPr>
        <w:t>6</w:t>
      </w:r>
      <w:r>
        <w:rPr>
          <w:rFonts w:ascii="宋体" w:hAnsi="宋体" w:cs="宋体" w:hint="eastAsia"/>
        </w:rPr>
        <w:t>班</w:t>
      </w:r>
      <w:r>
        <w:rPr>
          <w:rFonts w:ascii="宋体" w:hAnsi="宋体"/>
        </w:rPr>
        <w:t>:</w:t>
      </w:r>
      <w:r>
        <w:rPr>
          <w:rFonts w:ascii="宋体" w:hAnsi="宋体" w:cs="宋体" w:hint="eastAsia"/>
        </w:rPr>
        <w:t>徐垠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周晓敏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张颖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施梦垚</w:t>
      </w:r>
      <w:r>
        <w:rPr>
          <w:rFonts w:ascii="宋体" w:hAnsi="宋体" w:hint="eastAsia"/>
        </w:rPr>
        <w:t>、</w:t>
      </w:r>
      <w:r>
        <w:rPr>
          <w:rFonts w:ascii="宋体" w:hAnsi="宋体" w:cs="宋体" w:hint="eastAsia"/>
        </w:rPr>
        <w:t>李可人</w:t>
      </w:r>
    </w:p>
    <w:p w:rsidR="00DD2F14" w:rsidRDefault="00DD2F14">
      <w:pPr>
        <w:spacing w:line="360" w:lineRule="auto"/>
        <w:rPr>
          <w:rFonts w:ascii="宋体"/>
        </w:rPr>
      </w:pPr>
    </w:p>
    <w:p w:rsidR="00DD2F14" w:rsidRDefault="00DD2F14">
      <w:pPr>
        <w:spacing w:line="360" w:lineRule="auto"/>
        <w:rPr>
          <w:rFonts w:ascii="宋体"/>
        </w:rPr>
      </w:pPr>
    </w:p>
    <w:sectPr w:rsidR="00DD2F14" w:rsidSect="00D35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253"/>
    <w:rsid w:val="000D541F"/>
    <w:rsid w:val="000D63CE"/>
    <w:rsid w:val="001B56A8"/>
    <w:rsid w:val="002431D0"/>
    <w:rsid w:val="00281A43"/>
    <w:rsid w:val="004B7953"/>
    <w:rsid w:val="006452CB"/>
    <w:rsid w:val="00673C33"/>
    <w:rsid w:val="006A20B4"/>
    <w:rsid w:val="006B14B4"/>
    <w:rsid w:val="006D7B8B"/>
    <w:rsid w:val="007519D6"/>
    <w:rsid w:val="007B41AF"/>
    <w:rsid w:val="007E1253"/>
    <w:rsid w:val="008023F3"/>
    <w:rsid w:val="008103E0"/>
    <w:rsid w:val="00871778"/>
    <w:rsid w:val="009D4D22"/>
    <w:rsid w:val="00A34A39"/>
    <w:rsid w:val="00A5186B"/>
    <w:rsid w:val="00A91C44"/>
    <w:rsid w:val="00B73AC0"/>
    <w:rsid w:val="00C21CB2"/>
    <w:rsid w:val="00C40FB5"/>
    <w:rsid w:val="00C4703C"/>
    <w:rsid w:val="00C66662"/>
    <w:rsid w:val="00CC12DE"/>
    <w:rsid w:val="00D35831"/>
    <w:rsid w:val="00D61B41"/>
    <w:rsid w:val="00DC4041"/>
    <w:rsid w:val="00DD2F14"/>
    <w:rsid w:val="00EB6D99"/>
    <w:rsid w:val="00FE2359"/>
    <w:rsid w:val="202B3AD6"/>
    <w:rsid w:val="27715FC1"/>
    <w:rsid w:val="45464A34"/>
    <w:rsid w:val="473B3BEA"/>
    <w:rsid w:val="52096D27"/>
    <w:rsid w:val="6A5B3CEF"/>
    <w:rsid w:val="7949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35831"/>
    <w:pPr>
      <w:spacing w:after="200" w:line="276" w:lineRule="auto"/>
    </w:pPr>
    <w:rPr>
      <w:rFonts w:cs="Times New Roman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D358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35831"/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</Pages>
  <Words>200</Words>
  <Characters>1143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讲座：华涛创业就业讲座</dc:title>
  <dc:subject/>
  <dc:creator/>
  <cp:keywords/>
  <dc:description/>
  <cp:lastModifiedBy>dell</cp:lastModifiedBy>
  <cp:revision>15</cp:revision>
  <dcterms:created xsi:type="dcterms:W3CDTF">2015-03-15T10:38:00Z</dcterms:created>
  <dcterms:modified xsi:type="dcterms:W3CDTF">2015-04-02T07:10:00Z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2052-9.1.0.4954</vt:lpwstr>
  </property>
</Properties>
</file>